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ROBERT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Henry Thorp(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21-39)</w:t>
      </w: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E380D" w:rsidRDefault="00CE380D" w:rsidP="00CE38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CE38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80D" w:rsidRDefault="00CE380D" w:rsidP="00564E3C">
      <w:pPr>
        <w:spacing w:after="0" w:line="240" w:lineRule="auto"/>
      </w:pPr>
      <w:r>
        <w:separator/>
      </w:r>
    </w:p>
  </w:endnote>
  <w:endnote w:type="continuationSeparator" w:id="0">
    <w:p w:rsidR="00CE380D" w:rsidRDefault="00CE38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380D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80D" w:rsidRDefault="00CE380D" w:rsidP="00564E3C">
      <w:pPr>
        <w:spacing w:after="0" w:line="240" w:lineRule="auto"/>
      </w:pPr>
      <w:r>
        <w:separator/>
      </w:r>
    </w:p>
  </w:footnote>
  <w:footnote w:type="continuationSeparator" w:id="0">
    <w:p w:rsidR="00CE380D" w:rsidRDefault="00CE38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0D"/>
    <w:rsid w:val="00372DC6"/>
    <w:rsid w:val="00564E3C"/>
    <w:rsid w:val="0064591D"/>
    <w:rsid w:val="00CE38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EF519"/>
  <w15:chartTrackingRefBased/>
  <w15:docId w15:val="{65806718-74C1-4849-8BC4-EB124C6D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E38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2015-10-12T14:54:00Z</dcterms:created>
  <dcterms:modified xsi:type="dcterms:W3CDTF">2015-10-12T14:54:00Z</dcterms:modified>
</cp:coreProperties>
</file>